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EB50C" w14:textId="77777777" w:rsidR="008B2F7D" w:rsidRDefault="008B2F7D" w:rsidP="008B2F7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ALESTHORP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231461E1" w14:textId="77777777" w:rsidR="008B2F7D" w:rsidRDefault="008B2F7D" w:rsidP="008B2F7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FFBCA61" w14:textId="77777777" w:rsidR="008B2F7D" w:rsidRDefault="008B2F7D" w:rsidP="008B2F7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98FDCAE" w14:textId="77777777" w:rsidR="008B2F7D" w:rsidRDefault="008B2F7D" w:rsidP="008B2F7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Norfolk the moiety of the taxes of a fifteenth and a tenth which were granted to the King at the last Parliament.</w:t>
      </w:r>
    </w:p>
    <w:p w14:paraId="7F11D932" w14:textId="77777777" w:rsidR="008B2F7D" w:rsidRDefault="008B2F7D" w:rsidP="008B2F7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6AC65922" w14:textId="77777777" w:rsidR="008B2F7D" w:rsidRDefault="008B2F7D" w:rsidP="008B2F7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65664DC" w14:textId="77777777" w:rsidR="008B2F7D" w:rsidRDefault="008B2F7D" w:rsidP="008B2F7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B684156" w14:textId="77777777" w:rsidR="008B2F7D" w:rsidRDefault="008B2F7D" w:rsidP="008B2F7D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595855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189BD" w14:textId="77777777" w:rsidR="008B2F7D" w:rsidRDefault="008B2F7D" w:rsidP="009139A6">
      <w:r>
        <w:separator/>
      </w:r>
    </w:p>
  </w:endnote>
  <w:endnote w:type="continuationSeparator" w:id="0">
    <w:p w14:paraId="3D387A70" w14:textId="77777777" w:rsidR="008B2F7D" w:rsidRDefault="008B2F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11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FC8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CFF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0E540" w14:textId="77777777" w:rsidR="008B2F7D" w:rsidRDefault="008B2F7D" w:rsidP="009139A6">
      <w:r>
        <w:separator/>
      </w:r>
    </w:p>
  </w:footnote>
  <w:footnote w:type="continuationSeparator" w:id="0">
    <w:p w14:paraId="082C7F66" w14:textId="77777777" w:rsidR="008B2F7D" w:rsidRDefault="008B2F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4C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F0F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A6A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7D"/>
    <w:rsid w:val="000666E0"/>
    <w:rsid w:val="002510B7"/>
    <w:rsid w:val="005C130B"/>
    <w:rsid w:val="00826F5C"/>
    <w:rsid w:val="008B2F7D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08FC2"/>
  <w15:chartTrackingRefBased/>
  <w15:docId w15:val="{7030BD4C-A78A-49A8-A321-0BE96F6DA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F7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2023-11-20T07:44:00Z</dcterms:created>
  <dcterms:modified xsi:type="dcterms:W3CDTF">2023-11-20T07:44:00Z</dcterms:modified>
</cp:coreProperties>
</file>